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841EA8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90F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09</w:t>
      </w:r>
      <w:r w:rsidR="00AF42D4" w:rsidRPr="00AF42D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90FA1" w:rsidRDefault="00290FA1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2D4" w:rsidRPr="00290FA1" w:rsidRDefault="00AF42D4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Первинного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Запиту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поставку 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костерів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ПрАТ «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</w:p>
    <w:p w:rsidR="00290FA1" w:rsidRPr="00AF42D4" w:rsidRDefault="00290FA1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841EA8">
        <w:rPr>
          <w:rFonts w:ascii="Times New Roman" w:hAnsi="Times New Roman" w:cs="Times New Roman"/>
          <w:sz w:val="24"/>
          <w:szCs w:val="24"/>
        </w:rPr>
        <w:t>09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на поставку </w:t>
      </w:r>
      <w:proofErr w:type="spellStart"/>
      <w:r w:rsidR="00290FA1">
        <w:rPr>
          <w:rFonts w:ascii="Times New Roman" w:hAnsi="Times New Roman" w:cs="Times New Roman"/>
          <w:sz w:val="24"/>
          <w:szCs w:val="24"/>
          <w:lang w:val="uk-UA"/>
        </w:rPr>
        <w:t>костерів</w:t>
      </w:r>
      <w:proofErr w:type="spellEnd"/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товару) та умов и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доставка на склад покупця. Бровари, вул.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Будьоного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14В</w:t>
      </w:r>
      <w:r w:rsidRPr="00AF42D4">
        <w:rPr>
          <w:rFonts w:ascii="Times New Roman" w:hAnsi="Times New Roman" w:cs="Times New Roman"/>
          <w:sz w:val="24"/>
          <w:szCs w:val="24"/>
        </w:rPr>
        <w:t>).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закінченн</w:t>
      </w:r>
      <w:r w:rsidR="00841EA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— 15:00, 04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290FA1">
        <w:rPr>
          <w:rFonts w:ascii="Times New Roman" w:hAnsi="Times New Roman" w:cs="Times New Roman"/>
          <w:sz w:val="24"/>
          <w:szCs w:val="24"/>
        </w:rPr>
        <w:t>.201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290FA1" w:rsidRDefault="00841EA8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Oksana.Fesenko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841EA8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EA8">
        <w:rPr>
          <w:rFonts w:ascii="Times New Roman" w:hAnsi="Times New Roman" w:cs="Times New Roman"/>
          <w:sz w:val="24"/>
          <w:szCs w:val="24"/>
        </w:rPr>
        <w:t>Оксана Фесенко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тел.: </w:t>
      </w:r>
      <w:r w:rsidR="00290FA1">
        <w:rPr>
          <w:rFonts w:ascii="Times New Roman" w:hAnsi="Times New Roman" w:cs="Times New Roman"/>
          <w:sz w:val="24"/>
          <w:szCs w:val="24"/>
        </w:rPr>
        <w:t>+380 (</w:t>
      </w:r>
      <w:r w:rsidR="00F7508D">
        <w:rPr>
          <w:rFonts w:ascii="Times New Roman" w:hAnsi="Times New Roman" w:cs="Times New Roman"/>
          <w:sz w:val="24"/>
          <w:szCs w:val="24"/>
        </w:rPr>
        <w:t>67</w:t>
      </w:r>
      <w:r w:rsidR="00290FA1">
        <w:rPr>
          <w:rFonts w:ascii="Times New Roman" w:hAnsi="Times New Roman" w:cs="Times New Roman"/>
          <w:sz w:val="24"/>
          <w:szCs w:val="24"/>
        </w:rPr>
        <w:t>)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508D">
        <w:rPr>
          <w:rFonts w:ascii="Times New Roman" w:hAnsi="Times New Roman" w:cs="Times New Roman"/>
          <w:sz w:val="24"/>
          <w:szCs w:val="24"/>
        </w:rPr>
        <w:t xml:space="preserve">414 20 </w:t>
      </w:r>
      <w:proofErr w:type="gramStart"/>
      <w:r w:rsidR="00F7508D">
        <w:rPr>
          <w:rFonts w:ascii="Times New Roman" w:hAnsi="Times New Roman" w:cs="Times New Roman"/>
          <w:sz w:val="24"/>
          <w:szCs w:val="24"/>
        </w:rPr>
        <w:t>60</w:t>
      </w:r>
      <w:r w:rsidR="00F33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290FA1" w:rsidRDefault="00F7508D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Oksana.Fesenko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r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  <w:bookmarkStart w:id="0" w:name="_GoBack"/>
      <w:bookmarkEnd w:id="0"/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F7508D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056D8"/>
    <w:rsid w:val="00290D49"/>
    <w:rsid w:val="00290FA1"/>
    <w:rsid w:val="002950C1"/>
    <w:rsid w:val="0068138A"/>
    <w:rsid w:val="00841EA8"/>
    <w:rsid w:val="00AF42D4"/>
    <w:rsid w:val="00CC4181"/>
    <w:rsid w:val="00F336EB"/>
    <w:rsid w:val="00F7508D"/>
    <w:rsid w:val="00F8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1809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.Fesenko@carlsberg.ua" TargetMode="Externa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8C3B12D1</Template>
  <TotalTime>50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6</cp:revision>
  <dcterms:created xsi:type="dcterms:W3CDTF">2018-06-22T09:40:00Z</dcterms:created>
  <dcterms:modified xsi:type="dcterms:W3CDTF">2019-09-18T09:38:00Z</dcterms:modified>
</cp:coreProperties>
</file>